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8C057" w14:textId="63684ECA" w:rsidR="00CA72B3" w:rsidRDefault="00AA3AF1">
      <w:pPr>
        <w:pStyle w:val="Title"/>
      </w:pPr>
      <w:r>
        <w:t>sadie’s</w:t>
      </w:r>
      <w:bookmarkStart w:id="0" w:name="_GoBack"/>
      <w:bookmarkEnd w:id="0"/>
      <w:r w:rsidR="00E1500C">
        <w:t xml:space="preserve"> Chinese Chicken Wings</w:t>
      </w:r>
    </w:p>
    <w:p w14:paraId="7CD79102" w14:textId="3C4EDD2B" w:rsidR="00CA72B3" w:rsidRDefault="00803B19">
      <w:sdt>
        <w:sdtPr>
          <w:id w:val="1678005361"/>
          <w:placeholder>
            <w:docPart w:val="4D34203684E3124E95111FA4520B8C00"/>
          </w:placeholder>
          <w:temporary/>
          <w:showingPlcHdr/>
          <w15:appearance w15:val="hidden"/>
        </w:sdtPr>
        <w:sdtEndPr/>
        <w:sdtContent>
          <w:r>
            <w:t>Servings | Prep Time | Total Time</w:t>
          </w:r>
        </w:sdtContent>
      </w:sdt>
    </w:p>
    <w:p w14:paraId="74E2FDE6" w14:textId="77777777" w:rsidR="00E1500C" w:rsidRDefault="00E1500C">
      <w:r>
        <w:t>about 20/30 mins/90 mins</w:t>
      </w:r>
    </w:p>
    <w:sdt>
      <w:sdtPr>
        <w:id w:val="-1504122951"/>
        <w:placeholder>
          <w:docPart w:val="8B92E723A83C3841A324550D245C1709"/>
        </w:placeholder>
        <w:temporary/>
        <w:showingPlcHdr/>
        <w15:appearance w15:val="hidden"/>
      </w:sdtPr>
      <w:sdtEndPr/>
      <w:sdtContent>
        <w:p w14:paraId="43334A47" w14:textId="77777777" w:rsidR="00CA72B3" w:rsidRDefault="00803B19">
          <w:pPr>
            <w:pStyle w:val="Heading1"/>
          </w:pPr>
          <w:r>
            <w:t>Ingredients</w:t>
          </w:r>
        </w:p>
      </w:sdtContent>
    </w:sdt>
    <w:p w14:paraId="21B56B06" w14:textId="77777777" w:rsidR="00CA72B3" w:rsidRDefault="00E1500C" w:rsidP="00E1500C">
      <w:pPr>
        <w:rPr>
          <w:rStyle w:val="Heading2Char"/>
        </w:rPr>
      </w:pPr>
      <w:r>
        <w:rPr>
          <w:rStyle w:val="Heading2Char"/>
        </w:rPr>
        <w:t>10 Chicken wings</w:t>
      </w:r>
    </w:p>
    <w:p w14:paraId="47D787DE" w14:textId="77777777" w:rsidR="00E1500C" w:rsidRDefault="00E1500C" w:rsidP="00E1500C">
      <w:pPr>
        <w:rPr>
          <w:rStyle w:val="Heading2Char"/>
        </w:rPr>
      </w:pPr>
      <w:r>
        <w:rPr>
          <w:rStyle w:val="Heading2Char"/>
        </w:rPr>
        <w:t>1/3 cup soy sauce</w:t>
      </w:r>
    </w:p>
    <w:p w14:paraId="32841C73" w14:textId="77777777" w:rsidR="00E1500C" w:rsidRDefault="00E1500C" w:rsidP="00E1500C">
      <w:pPr>
        <w:rPr>
          <w:rStyle w:val="Heading2Char"/>
        </w:rPr>
      </w:pPr>
      <w:r>
        <w:rPr>
          <w:rStyle w:val="Heading2Char"/>
        </w:rPr>
        <w:t>2 tablespoons sugar</w:t>
      </w:r>
    </w:p>
    <w:p w14:paraId="11444896" w14:textId="77777777" w:rsidR="00E1500C" w:rsidRDefault="00E1500C" w:rsidP="00E1500C">
      <w:pPr>
        <w:rPr>
          <w:rStyle w:val="Heading2Char"/>
        </w:rPr>
      </w:pPr>
      <w:r>
        <w:rPr>
          <w:rStyle w:val="Heading2Char"/>
        </w:rPr>
        <w:t>¼ cup dry vermouth/red wine/sherry</w:t>
      </w:r>
    </w:p>
    <w:p w14:paraId="03A1700C" w14:textId="77777777" w:rsidR="00E1500C" w:rsidRDefault="00E1500C" w:rsidP="00E1500C">
      <w:pPr>
        <w:rPr>
          <w:rStyle w:val="Heading2Char"/>
        </w:rPr>
      </w:pPr>
      <w:r>
        <w:rPr>
          <w:rStyle w:val="Heading2Char"/>
        </w:rPr>
        <w:t>½ tsp ginger</w:t>
      </w:r>
    </w:p>
    <w:p w14:paraId="63542FC2" w14:textId="77777777" w:rsidR="00E1500C" w:rsidRDefault="00E1500C" w:rsidP="00E1500C">
      <w:pPr>
        <w:rPr>
          <w:rStyle w:val="Heading2Char"/>
        </w:rPr>
      </w:pPr>
      <w:r>
        <w:rPr>
          <w:rStyle w:val="Heading2Char"/>
        </w:rPr>
        <w:t>½ tsp accent</w:t>
      </w:r>
    </w:p>
    <w:p w14:paraId="2FB9168B" w14:textId="77777777" w:rsidR="00E1500C" w:rsidRDefault="00E1500C" w:rsidP="00E1500C">
      <w:pPr>
        <w:rPr>
          <w:rStyle w:val="Heading2Char"/>
        </w:rPr>
      </w:pPr>
      <w:r>
        <w:rPr>
          <w:rStyle w:val="Heading2Char"/>
        </w:rPr>
        <w:t>½ cup water</w:t>
      </w:r>
    </w:p>
    <w:p w14:paraId="6AA2B001" w14:textId="77777777" w:rsidR="00E1500C" w:rsidRDefault="00E1500C" w:rsidP="00E1500C">
      <w:pPr>
        <w:rPr>
          <w:rStyle w:val="Heading2Char"/>
        </w:rPr>
      </w:pPr>
      <w:r>
        <w:rPr>
          <w:rStyle w:val="Heading2Char"/>
        </w:rPr>
        <w:t>2 tablespoons of orange marmalade</w:t>
      </w:r>
    </w:p>
    <w:p w14:paraId="7E470A93" w14:textId="77777777" w:rsidR="00E1500C" w:rsidRDefault="00E1500C" w:rsidP="00E1500C">
      <w:pPr>
        <w:rPr>
          <w:rStyle w:val="Heading2Char"/>
        </w:rPr>
      </w:pPr>
      <w:r>
        <w:rPr>
          <w:rStyle w:val="Heading2Char"/>
        </w:rPr>
        <w:t xml:space="preserve">optional liquid smoke to taste and sesame oil.  </w:t>
      </w:r>
    </w:p>
    <w:p w14:paraId="066D9F0B" w14:textId="77777777" w:rsidR="00E1500C" w:rsidRDefault="00E1500C" w:rsidP="00E1500C">
      <w:pPr>
        <w:rPr>
          <w:rStyle w:val="Heading2Char"/>
        </w:rPr>
      </w:pPr>
    </w:p>
    <w:sdt>
      <w:sdtPr>
        <w:id w:val="-1280023446"/>
        <w:placeholder>
          <w:docPart w:val="FCBEBBD056F15E4F8CEFFC56978E6626"/>
        </w:placeholder>
        <w:temporary/>
        <w:showingPlcHdr/>
        <w15:appearance w15:val="hidden"/>
      </w:sdtPr>
      <w:sdtEndPr/>
      <w:sdtContent>
        <w:p w14:paraId="367B235E" w14:textId="77777777" w:rsidR="00CA72B3" w:rsidRDefault="00803B19">
          <w:pPr>
            <w:pStyle w:val="Heading1"/>
          </w:pPr>
          <w:r>
            <w:t>Directions</w:t>
          </w:r>
        </w:p>
      </w:sdtContent>
    </w:sdt>
    <w:p w14:paraId="2D0893BB" w14:textId="77777777" w:rsidR="00CA72B3" w:rsidRDefault="00E1500C">
      <w:r>
        <w:t xml:space="preserve">cut tips from wings and cut the drums from the legs.  Wash in warm water and pat dry.  Clean wings and ingredients into a heavy fry pan or electric pan.  </w:t>
      </w:r>
    </w:p>
    <w:p w14:paraId="3D184AD2" w14:textId="77777777" w:rsidR="00E1500C" w:rsidRDefault="00E1500C">
      <w:r>
        <w:t xml:space="preserve">Add chicken and ingredients in and bring to a boil, cover and simmer for ½ hour.  Stir occasionally to insure an even coating and color.  Remover and simmer at least another 15 min.  until wings are glazed.  Baste frequently, may be served right then or wait a day they are even better.  </w:t>
      </w:r>
    </w:p>
    <w:sectPr w:rsidR="00E1500C">
      <w:footerReference w:type="default" r:id="rId6"/>
      <w:pgSz w:w="12240" w:h="15840" w:code="1"/>
      <w:pgMar w:top="720" w:right="720" w:bottom="720" w:left="720" w:header="432" w:footer="720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17F39" w14:textId="77777777" w:rsidR="00803B19" w:rsidRDefault="00803B19">
      <w:pPr>
        <w:spacing w:after="0" w:line="240" w:lineRule="auto"/>
      </w:pPr>
      <w:r>
        <w:separator/>
      </w:r>
    </w:p>
  </w:endnote>
  <w:endnote w:type="continuationSeparator" w:id="0">
    <w:p w14:paraId="7DBFB554" w14:textId="77777777" w:rsidR="00803B19" w:rsidRDefault="00803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微软雅黑">
    <w:charset w:val="88"/>
    <w:family w:val="auto"/>
    <w:pitch w:val="variable"/>
    <w:sig w:usb0="80000287" w:usb1="28CF3C52" w:usb2="00000016" w:usb3="00000000" w:csb0="0014001F" w:csb1="00000000"/>
  </w:font>
  <w:font w:name="方正舒体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73966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814048" w14:textId="77777777" w:rsidR="00CA72B3" w:rsidRDefault="00803B1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F0DBE" w14:textId="77777777" w:rsidR="00803B19" w:rsidRDefault="00803B19">
      <w:pPr>
        <w:spacing w:after="0" w:line="240" w:lineRule="auto"/>
      </w:pPr>
      <w:r>
        <w:separator/>
      </w:r>
    </w:p>
  </w:footnote>
  <w:footnote w:type="continuationSeparator" w:id="0">
    <w:p w14:paraId="4975A381" w14:textId="77777777" w:rsidR="00803B19" w:rsidRDefault="00803B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00C"/>
    <w:rsid w:val="006C61E8"/>
    <w:rsid w:val="00803B19"/>
    <w:rsid w:val="00AA3AF1"/>
    <w:rsid w:val="00CA72B3"/>
    <w:rsid w:val="00E1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9FB84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58504D" w:themeColor="accent2" w:themeShade="BF"/>
        <w:sz w:val="24"/>
        <w:szCs w:val="24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60"/>
      <w:contextualSpacing/>
      <w:outlineLvl w:val="0"/>
    </w:pPr>
    <w:rPr>
      <w:rFonts w:asciiTheme="majorHAnsi" w:eastAsiaTheme="majorEastAsia" w:hAnsiTheme="majorHAnsi" w:cstheme="majorBidi"/>
      <w:b/>
      <w:caps/>
      <w:color w:val="50345E" w:themeColor="accent1"/>
      <w:spacing w:val="12"/>
      <w:sz w:val="3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40" w:after="16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40"/>
      <w:contextualSpacing/>
      <w:outlineLvl w:val="2"/>
    </w:pPr>
    <w:rPr>
      <w:rFonts w:eastAsiaTheme="majorEastAsia" w:cstheme="majorBidi"/>
      <w:i/>
      <w:color w:val="776B67" w:themeColor="accent2"/>
      <w:sz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/>
      <w:contextualSpacing/>
      <w:outlineLvl w:val="3"/>
    </w:pPr>
    <w:rPr>
      <w:rFonts w:asciiTheme="majorHAnsi" w:eastAsiaTheme="majorEastAsia" w:hAnsiTheme="majorHAnsi" w:cstheme="majorBidi"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eastAsiaTheme="majorEastAsia" w:cstheme="majorBidi"/>
      <w:i/>
      <w:color w:val="776B67" w:themeColor="accent2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40"/>
      <w:outlineLvl w:val="5"/>
    </w:pPr>
    <w:rPr>
      <w:rFonts w:asciiTheme="majorHAnsi" w:eastAsiaTheme="majorEastAsia" w:hAnsiTheme="majorHAnsi" w:cstheme="majorBidi"/>
      <w:b/>
      <w:sz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776B67" w:themeColor="accent2"/>
      <w:sz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40"/>
      <w:outlineLvl w:val="7"/>
    </w:pPr>
    <w:rPr>
      <w:rFonts w:asciiTheme="majorHAnsi" w:eastAsiaTheme="majorEastAsia" w:hAnsiTheme="majorHAnsi" w:cstheme="majorBidi"/>
      <w:b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40"/>
      <w:outlineLvl w:val="8"/>
    </w:pPr>
    <w:rPr>
      <w:rFonts w:eastAsiaTheme="majorEastAsia" w:cstheme="majorBidi"/>
      <w:i/>
      <w:iCs/>
      <w:color w:val="776B67" w:themeColor="accen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7"/>
    <w:qFormat/>
    <w:pPr>
      <w:spacing w:after="200" w:line="240" w:lineRule="auto"/>
      <w:contextualSpacing/>
    </w:pPr>
    <w:rPr>
      <w:rFonts w:asciiTheme="majorHAnsi" w:eastAsiaTheme="majorEastAsia" w:hAnsiTheme="majorHAnsi" w:cstheme="majorBidi"/>
      <w:b/>
      <w:caps/>
      <w:color w:val="50345E" w:themeColor="accent1"/>
      <w:spacing w:val="14"/>
      <w:kern w:val="28"/>
      <w:sz w:val="52"/>
      <w:szCs w:val="5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TitleChar">
    <w:name w:val="Title Char"/>
    <w:basedOn w:val="DefaultParagraphFont"/>
    <w:link w:val="Title"/>
    <w:uiPriority w:val="7"/>
    <w:rPr>
      <w:rFonts w:asciiTheme="majorHAnsi" w:eastAsiaTheme="majorEastAsia" w:hAnsiTheme="majorHAnsi" w:cstheme="majorBidi"/>
      <w:b/>
      <w:caps/>
      <w:color w:val="50345E" w:themeColor="accent1"/>
      <w:spacing w:val="14"/>
      <w:kern w:val="28"/>
      <w:sz w:val="52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aps/>
      <w:color w:val="50345E" w:themeColor="accent1"/>
      <w:spacing w:val="12"/>
      <w:sz w:val="3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sz w:val="30"/>
      <w:szCs w:val="26"/>
    </w:rPr>
  </w:style>
  <w:style w:type="paragraph" w:customStyle="1" w:styleId="SidebarTitle">
    <w:name w:val="Sidebar Title"/>
    <w:basedOn w:val="Normal"/>
    <w:uiPriority w:val="10"/>
    <w:qFormat/>
    <w:pPr>
      <w:spacing w:before="120" w:after="140" w:line="480" w:lineRule="auto"/>
      <w:contextualSpacing/>
    </w:pPr>
    <w:rPr>
      <w:rFonts w:asciiTheme="majorHAnsi" w:hAnsiTheme="majorHAnsi"/>
      <w:b/>
      <w:caps/>
      <w:color w:val="FFFFFF" w:themeColor="background1"/>
      <w:spacing w:val="12"/>
      <w:sz w:val="30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/>
      <w:contextualSpacing/>
    </w:pPr>
    <w:rPr>
      <w:rFonts w:eastAsiaTheme="minorEastAsia"/>
      <w:sz w:val="30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0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i/>
      <w:color w:val="776B67" w:themeColor="accent2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i/>
      <w:iCs/>
      <w:color w:val="776B67" w:themeColor="accent2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b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i/>
      <w:iCs/>
      <w:color w:val="776B67" w:themeColor="accent2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b w:val="0"/>
      <w:i w:val="0"/>
      <w:iCs/>
      <w:color w:val="58504D" w:themeColor="accent2" w:themeShade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/>
      <w:iCs/>
      <w:color w:val="776B67" w:themeColor="accent2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3B3533" w:themeColor="accent2" w:themeShade="80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caps/>
      <w:smallCaps w:val="0"/>
      <w:color w:val="3B3533" w:themeColor="accent2" w:themeShade="8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</w:pPr>
    <w:rPr>
      <w:rFonts w:asciiTheme="majorHAnsi" w:hAnsiTheme="majorHAnsi"/>
      <w:i/>
      <w:iCs/>
      <w:color w:val="50345E" w:themeColor="accent1"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rFonts w:asciiTheme="majorHAnsi" w:hAnsiTheme="majorHAnsi"/>
      <w:i/>
      <w:iCs/>
      <w:color w:val="50345E" w:themeColor="accent1"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</w:pPr>
    <w:rPr>
      <w:rFonts w:asciiTheme="majorHAnsi" w:hAnsiTheme="majorHAnsi"/>
      <w:b/>
      <w:i/>
      <w:iCs/>
      <w:color w:val="50345E" w:themeColor="accent1"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rFonts w:asciiTheme="majorHAnsi" w:hAnsiTheme="majorHAnsi"/>
      <w:b/>
      <w:i/>
      <w:iCs/>
      <w:color w:val="50345E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776B67" w:themeColor="accen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3B3533" w:themeColor="accent2" w:themeShade="80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color w:val="50345E" w:themeColor="accent1"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rFonts w:asciiTheme="majorHAnsi" w:hAnsiTheme="majorHAnsi"/>
      <w:b/>
      <w:i/>
      <w:iCs/>
      <w:color w:val="50345E" w:themeColor="accent1"/>
      <w:sz w:val="20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customStyle="1" w:styleId="SidebarText">
    <w:name w:val="Sidebar Text"/>
    <w:basedOn w:val="Normal"/>
    <w:uiPriority w:val="11"/>
    <w:qFormat/>
    <w:pPr>
      <w:spacing w:after="240"/>
    </w:pPr>
    <w:rPr>
      <w:color w:val="FFFFFF" w:themeColor="background1"/>
      <w:sz w:val="30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Pr>
      <w:color w:val="FFFFFF" w:themeColor="background1"/>
      <w:sz w:val="30"/>
      <w:szCs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color w:val="FFFFFF" w:themeColor="background1"/>
      <w:sz w:val="30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i/>
      <w:color w:val="776B67" w:themeColor="accent2"/>
      <w:sz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glossaryDocument" Target="glossary/document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Users/johndig/Library/Containers/com.microsoft.Word/Data/Library/Caches/TM10002085/Recip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D34203684E3124E95111FA4520B8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4E40A-0CBC-324D-B6F2-5608E97C541F}"/>
      </w:docPartPr>
      <w:docPartBody>
        <w:p w:rsidR="00000000" w:rsidRDefault="009B0FCF">
          <w:pPr>
            <w:pStyle w:val="4D34203684E3124E95111FA4520B8C00"/>
          </w:pPr>
          <w:r>
            <w:t>Servings | Prep Time | Total Time</w:t>
          </w:r>
        </w:p>
      </w:docPartBody>
    </w:docPart>
    <w:docPart>
      <w:docPartPr>
        <w:name w:val="8B92E723A83C3841A324550D245C1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EAD4E9-24A7-1E4A-883D-CEC0D6EFD477}"/>
      </w:docPartPr>
      <w:docPartBody>
        <w:p w:rsidR="00000000" w:rsidRDefault="009B0FCF">
          <w:pPr>
            <w:pStyle w:val="8B92E723A83C3841A324550D245C1709"/>
          </w:pPr>
          <w:r>
            <w:t>Ingredients</w:t>
          </w:r>
        </w:p>
      </w:docPartBody>
    </w:docPart>
    <w:docPart>
      <w:docPartPr>
        <w:name w:val="FCBEBBD056F15E4F8CEFFC56978E6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42204-DB2F-C74E-98CA-3E183557ECC4}"/>
      </w:docPartPr>
      <w:docPartBody>
        <w:p w:rsidR="00000000" w:rsidRDefault="009B0FCF">
          <w:pPr>
            <w:pStyle w:val="FCBEBBD056F15E4F8CEFFC56978E6626"/>
          </w:pPr>
          <w:r>
            <w:t>Directions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微软雅黑">
    <w:charset w:val="88"/>
    <w:family w:val="auto"/>
    <w:pitch w:val="variable"/>
    <w:sig w:usb0="80000287" w:usb1="28CF3C52" w:usb2="00000016" w:usb3="00000000" w:csb0="0014001F" w:csb1="00000000"/>
  </w:font>
  <w:font w:name="方正舒体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FCF"/>
    <w:rsid w:val="009B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40" w:after="160" w:line="288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30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6C45700C50F6C409D7D34414C177A98">
    <w:name w:val="66C45700C50F6C409D7D34414C177A98"/>
  </w:style>
  <w:style w:type="paragraph" w:customStyle="1" w:styleId="4D34203684E3124E95111FA4520B8C00">
    <w:name w:val="4D34203684E3124E95111FA4520B8C00"/>
  </w:style>
  <w:style w:type="paragraph" w:customStyle="1" w:styleId="8B92E723A83C3841A324550D245C1709">
    <w:name w:val="8B92E723A83C3841A324550D245C1709"/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C45911" w:themeColor="accent2" w:themeShade="BF"/>
      <w:sz w:val="30"/>
      <w:szCs w:val="26"/>
      <w:lang w:eastAsia="ja-JP"/>
    </w:rPr>
  </w:style>
  <w:style w:type="paragraph" w:customStyle="1" w:styleId="AE44F0F4F876CF4482579DCD9CA25F1A">
    <w:name w:val="AE44F0F4F876CF4482579DCD9CA25F1A"/>
  </w:style>
  <w:style w:type="paragraph" w:customStyle="1" w:styleId="FCBEBBD056F15E4F8CEFFC56978E6626">
    <w:name w:val="FCBEBBD056F15E4F8CEFFC56978E6626"/>
  </w:style>
  <w:style w:type="paragraph" w:customStyle="1" w:styleId="394483CCB2B3B14F9DAE346089847140">
    <w:name w:val="394483CCB2B3B14F9DAE3460898471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theme/theme1.xml><?xml version="1.0" encoding="utf-8"?>
<a:theme xmlns:a="http://schemas.openxmlformats.org/drawingml/2006/main" name="Office Theme">
  <a:themeElements>
    <a:clrScheme name="Recipe">
      <a:dk1>
        <a:sysClr val="windowText" lastClr="000000"/>
      </a:dk1>
      <a:lt1>
        <a:sysClr val="window" lastClr="FFFFFF"/>
      </a:lt1>
      <a:dk2>
        <a:srgbClr val="1F2009"/>
      </a:dk2>
      <a:lt2>
        <a:srgbClr val="FFF9EF"/>
      </a:lt2>
      <a:accent1>
        <a:srgbClr val="50345E"/>
      </a:accent1>
      <a:accent2>
        <a:srgbClr val="776B67"/>
      </a:accent2>
      <a:accent3>
        <a:srgbClr val="C75F79"/>
      </a:accent3>
      <a:accent4>
        <a:srgbClr val="54B8E4"/>
      </a:accent4>
      <a:accent5>
        <a:srgbClr val="84A92F"/>
      </a:accent5>
      <a:accent6>
        <a:srgbClr val="EAA137"/>
      </a:accent6>
      <a:hlink>
        <a:srgbClr val="166A72"/>
      </a:hlink>
      <a:folHlink>
        <a:srgbClr val="605D81"/>
      </a:folHlink>
    </a:clrScheme>
    <a:fontScheme name="Trebuchet MS-Georgia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微软雅黑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Recipe.dotx</Template>
  <TotalTime>11</TotalTime>
  <Pages>1</Pages>
  <Words>115</Words>
  <Characters>659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johndig@gmail.com</dc:creator>
  <cp:keywords/>
  <dc:description/>
  <cp:lastModifiedBy>johndig@gmail.com</cp:lastModifiedBy>
  <cp:revision>2</cp:revision>
  <dcterms:created xsi:type="dcterms:W3CDTF">2015-07-27T00:02:00Z</dcterms:created>
  <dcterms:modified xsi:type="dcterms:W3CDTF">2015-07-27T00:13:00Z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TF10002049</vt:lpwstr>
  </property>
</Properties>
</file>